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F0AEC" w14:textId="77777777" w:rsidR="00F04403" w:rsidRPr="003E4449" w:rsidRDefault="00F04403" w:rsidP="00CC6F83">
      <w:pPr>
        <w:pStyle w:val="berschrift1"/>
        <w:rPr>
          <w:rFonts w:cs="Arial"/>
        </w:rPr>
      </w:pPr>
      <w:r>
        <w:t>Modelo 7 – Estación de carga de pila de combustible / energía química</w:t>
      </w:r>
    </w:p>
    <w:p w14:paraId="5772BEAC" w14:textId="77777777" w:rsidR="00F04403" w:rsidRPr="003E4449" w:rsidRDefault="00F04403" w:rsidP="00CC6F83">
      <w:pPr>
        <w:pStyle w:val="Autor"/>
        <w:spacing w:after="0"/>
        <w:rPr>
          <w:rFonts w:cs="Arial"/>
        </w:rPr>
      </w:pPr>
      <w:proofErr w:type="spellStart"/>
      <w:r>
        <w:t>Joerg</w:t>
      </w:r>
      <w:proofErr w:type="spellEnd"/>
      <w:r>
        <w:t xml:space="preserve"> Torkler</w:t>
      </w:r>
    </w:p>
    <w:p w14:paraId="6809BC80" w14:textId="77777777" w:rsidR="00F04403" w:rsidRPr="003E4449" w:rsidRDefault="00F04403" w:rsidP="00CC6F83">
      <w:pPr>
        <w:pStyle w:val="berschrift2"/>
        <w:rPr>
          <w:rFonts w:cs="Arial"/>
        </w:rPr>
      </w:pPr>
      <w:r>
        <w:t>Tema</w:t>
      </w:r>
    </w:p>
    <w:p w14:paraId="5891698B" w14:textId="77777777" w:rsidR="00F04403" w:rsidRPr="003E4449" w:rsidRDefault="00F04403" w:rsidP="00E96821">
      <w:pPr>
        <w:rPr>
          <w:rFonts w:ascii="Arial" w:hAnsi="Arial" w:cs="Arial"/>
        </w:rPr>
      </w:pPr>
      <w:r>
        <w:rPr>
          <w:rFonts w:ascii="Arial" w:hAnsi="Arial"/>
        </w:rPr>
        <w:t>Transformación de energía química en energía eléctrica. Si el hidrógeno que se necesita para la reacción de combustión se obtiene a partir de energía derivada de fuentes renovables, la pila de combustible puede considerarse una fuente de energía renovable.</w:t>
      </w:r>
    </w:p>
    <w:p w14:paraId="5D8ADAAD" w14:textId="77777777" w:rsidR="00F04403" w:rsidRPr="003E4449" w:rsidRDefault="00F04403" w:rsidP="00CC6F83">
      <w:pPr>
        <w:pStyle w:val="berschrift2"/>
        <w:rPr>
          <w:rFonts w:cs="Arial"/>
        </w:rPr>
      </w:pPr>
      <w:r>
        <w:t>Objetivo de aprendizaje</w:t>
      </w:r>
    </w:p>
    <w:p w14:paraId="32F40F3E" w14:textId="77777777"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Formas de energías renovables y convertidores de energía. De energía química a energía eléctrica.</w:t>
      </w:r>
    </w:p>
    <w:p w14:paraId="57F982AE" w14:textId="77777777"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 xml:space="preserve">Electrolisis del agua. Funcionamiento y rendimiento de una pila de combustible de hidrógeno. </w:t>
      </w:r>
    </w:p>
    <w:p w14:paraId="1A174027" w14:textId="77777777"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  <w:color w:val="222222"/>
          <w:shd w:val="clear" w:color="auto" w:fill="FFFFFF"/>
        </w:rPr>
        <w:t xml:space="preserve">La </w:t>
      </w:r>
      <w:r>
        <w:rPr>
          <w:rFonts w:ascii="Arial" w:hAnsi="Arial"/>
        </w:rPr>
        <w:t>r</w:t>
      </w:r>
      <w:r>
        <w:rPr>
          <w:rFonts w:ascii="Arial" w:hAnsi="Arial"/>
          <w:color w:val="222222"/>
          <w:shd w:val="clear" w:color="auto" w:fill="FFFFFF"/>
        </w:rPr>
        <w:t xml:space="preserve">eacción electroquímica de la </w:t>
      </w:r>
      <w:r>
        <w:rPr>
          <w:rFonts w:ascii="Arial" w:hAnsi="Arial"/>
          <w:i/>
        </w:rPr>
        <w:t>combustión con llama fría</w:t>
      </w:r>
      <w:r>
        <w:rPr>
          <w:rFonts w:ascii="Arial" w:hAnsi="Arial"/>
          <w:color w:val="222222"/>
          <w:shd w:val="clear" w:color="auto" w:fill="FFFFFF"/>
        </w:rPr>
        <w:t>.</w:t>
      </w:r>
    </w:p>
    <w:p w14:paraId="0904E413" w14:textId="77777777"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Almacenamiento de electricidad derivada de energías renovables (energía solar/eólica)</w:t>
      </w:r>
    </w:p>
    <w:p w14:paraId="1BAE6075" w14:textId="77777777" w:rsidR="00F04403" w:rsidRPr="003E4449" w:rsidRDefault="00F04403" w:rsidP="00CC6F83">
      <w:pPr>
        <w:pStyle w:val="berschrift2"/>
        <w:rPr>
          <w:rFonts w:cs="Arial"/>
        </w:rPr>
      </w:pPr>
      <w:r>
        <w:t>Tiempo necesario</w:t>
      </w:r>
    </w:p>
    <w:p w14:paraId="0BB71AC9" w14:textId="77777777" w:rsidR="00F04403" w:rsidRPr="003E4449" w:rsidRDefault="00F04403" w:rsidP="00CC6F83">
      <w:pPr>
        <w:rPr>
          <w:rFonts w:ascii="Arial" w:hAnsi="Arial" w:cs="Arial"/>
        </w:rPr>
      </w:pPr>
      <w:r>
        <w:rPr>
          <w:rFonts w:ascii="Arial" w:hAnsi="Arial"/>
        </w:rPr>
        <w:t>45 minutos.</w:t>
      </w:r>
    </w:p>
    <w:sectPr w:rsidR="00F04403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E428" w14:textId="77777777" w:rsidR="0078419D" w:rsidRDefault="0078419D">
      <w:r>
        <w:separator/>
      </w:r>
    </w:p>
  </w:endnote>
  <w:endnote w:type="continuationSeparator" w:id="0">
    <w:p w14:paraId="008F680C" w14:textId="77777777" w:rsidR="0078419D" w:rsidRDefault="0078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ABDD" w14:textId="77777777" w:rsidR="00F04403" w:rsidRDefault="00BE329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04403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25C2" w14:textId="77777777" w:rsidR="00F04403" w:rsidRDefault="00F04403">
    <w:pPr>
      <w:pStyle w:val="Fuzeile"/>
    </w:pPr>
    <w:r>
      <w:tab/>
    </w:r>
    <w:r>
      <w:tab/>
    </w:r>
    <w:r w:rsidR="00BE3291">
      <w:fldChar w:fldCharType="begin"/>
    </w:r>
    <w:r w:rsidR="00BE3291">
      <w:instrText>PAGE   \* MERGEFORMAT</w:instrText>
    </w:r>
    <w:r w:rsidR="00BE3291">
      <w:fldChar w:fldCharType="separate"/>
    </w:r>
    <w:r w:rsidR="00E61055">
      <w:t>1</w:t>
    </w:r>
    <w:r w:rsidR="00BE329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30918" w14:textId="77777777" w:rsidR="0078419D" w:rsidRDefault="0078419D">
      <w:r>
        <w:separator/>
      </w:r>
    </w:p>
  </w:footnote>
  <w:footnote w:type="continuationSeparator" w:id="0">
    <w:p w14:paraId="23DA298D" w14:textId="77777777" w:rsidR="0078419D" w:rsidRDefault="00784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986FC" w14:textId="1A446978" w:rsidR="00F04403" w:rsidRDefault="00F04403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 w:rsidR="00624E03">
      <w:rPr>
        <w:noProof/>
      </w:rPr>
      <w:drawing>
        <wp:inline distT="0" distB="0" distL="0" distR="0" wp14:anchorId="6124E189" wp14:editId="3DA26689">
          <wp:extent cx="2587625" cy="43116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62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8884" w14:textId="37FA29D7" w:rsidR="00F04403" w:rsidRDefault="00624E03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EED249A" wp14:editId="5D1634F3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1055">
      <w:t>Energías renovables – Education</w:t>
    </w:r>
    <w:r w:rsidR="00E61055">
      <w:tab/>
    </w:r>
    <w:r w:rsidR="00E61055">
      <w:tab/>
    </w:r>
    <w:r>
      <w:rPr>
        <w:noProof/>
      </w:rPr>
      <w:drawing>
        <wp:inline distT="0" distB="0" distL="0" distR="0" wp14:anchorId="4AA20DFF" wp14:editId="122E565A">
          <wp:extent cx="690245" cy="690245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24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0776619">
    <w:abstractNumId w:val="22"/>
  </w:num>
  <w:num w:numId="2" w16cid:durableId="998116981">
    <w:abstractNumId w:val="10"/>
  </w:num>
  <w:num w:numId="3" w16cid:durableId="840853083">
    <w:abstractNumId w:val="10"/>
  </w:num>
  <w:num w:numId="4" w16cid:durableId="9454984">
    <w:abstractNumId w:val="10"/>
  </w:num>
  <w:num w:numId="5" w16cid:durableId="403725948">
    <w:abstractNumId w:val="10"/>
  </w:num>
  <w:num w:numId="6" w16cid:durableId="982655285">
    <w:abstractNumId w:val="10"/>
  </w:num>
  <w:num w:numId="7" w16cid:durableId="926428599">
    <w:abstractNumId w:val="10"/>
  </w:num>
  <w:num w:numId="8" w16cid:durableId="901907103">
    <w:abstractNumId w:val="10"/>
  </w:num>
  <w:num w:numId="9" w16cid:durableId="1481268156">
    <w:abstractNumId w:val="10"/>
  </w:num>
  <w:num w:numId="10" w16cid:durableId="762145135">
    <w:abstractNumId w:val="10"/>
  </w:num>
  <w:num w:numId="11" w16cid:durableId="2089418912">
    <w:abstractNumId w:val="13"/>
  </w:num>
  <w:num w:numId="12" w16cid:durableId="237791524">
    <w:abstractNumId w:val="26"/>
  </w:num>
  <w:num w:numId="13" w16cid:durableId="1784493881">
    <w:abstractNumId w:val="12"/>
  </w:num>
  <w:num w:numId="14" w16cid:durableId="300036977">
    <w:abstractNumId w:val="29"/>
  </w:num>
  <w:num w:numId="15" w16cid:durableId="1708338160">
    <w:abstractNumId w:val="16"/>
  </w:num>
  <w:num w:numId="16" w16cid:durableId="1774787168">
    <w:abstractNumId w:val="14"/>
  </w:num>
  <w:num w:numId="17" w16cid:durableId="1811438008">
    <w:abstractNumId w:val="15"/>
  </w:num>
  <w:num w:numId="18" w16cid:durableId="663167149">
    <w:abstractNumId w:val="17"/>
  </w:num>
  <w:num w:numId="19" w16cid:durableId="254049643">
    <w:abstractNumId w:val="28"/>
  </w:num>
  <w:num w:numId="20" w16cid:durableId="635373257">
    <w:abstractNumId w:val="25"/>
  </w:num>
  <w:num w:numId="21" w16cid:durableId="254560638">
    <w:abstractNumId w:val="24"/>
  </w:num>
  <w:num w:numId="22" w16cid:durableId="1871912323">
    <w:abstractNumId w:val="19"/>
  </w:num>
  <w:num w:numId="23" w16cid:durableId="1235317674">
    <w:abstractNumId w:val="21"/>
  </w:num>
  <w:num w:numId="24" w16cid:durableId="1474445778">
    <w:abstractNumId w:val="20"/>
  </w:num>
  <w:num w:numId="25" w16cid:durableId="449281663">
    <w:abstractNumId w:val="23"/>
  </w:num>
  <w:num w:numId="26" w16cid:durableId="947203939">
    <w:abstractNumId w:val="27"/>
  </w:num>
  <w:num w:numId="27" w16cid:durableId="1101338508">
    <w:abstractNumId w:val="9"/>
  </w:num>
  <w:num w:numId="28" w16cid:durableId="618881251">
    <w:abstractNumId w:val="7"/>
  </w:num>
  <w:num w:numId="29" w16cid:durableId="1918593048">
    <w:abstractNumId w:val="6"/>
  </w:num>
  <w:num w:numId="30" w16cid:durableId="1103571251">
    <w:abstractNumId w:val="5"/>
  </w:num>
  <w:num w:numId="31" w16cid:durableId="1588924175">
    <w:abstractNumId w:val="4"/>
  </w:num>
  <w:num w:numId="32" w16cid:durableId="860508858">
    <w:abstractNumId w:val="8"/>
  </w:num>
  <w:num w:numId="33" w16cid:durableId="24255012">
    <w:abstractNumId w:val="3"/>
  </w:num>
  <w:num w:numId="34" w16cid:durableId="2062366271">
    <w:abstractNumId w:val="2"/>
  </w:num>
  <w:num w:numId="35" w16cid:durableId="985402707">
    <w:abstractNumId w:val="1"/>
  </w:num>
  <w:num w:numId="36" w16cid:durableId="96023276">
    <w:abstractNumId w:val="0"/>
  </w:num>
  <w:num w:numId="37" w16cid:durableId="1628244024">
    <w:abstractNumId w:val="11"/>
  </w:num>
  <w:num w:numId="38" w16cid:durableId="136867705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31B"/>
    <w:rsid w:val="00083EE8"/>
    <w:rsid w:val="00085A5B"/>
    <w:rsid w:val="00093A9B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1D2A"/>
    <w:rsid w:val="001827E9"/>
    <w:rsid w:val="00190988"/>
    <w:rsid w:val="0019251C"/>
    <w:rsid w:val="001A449E"/>
    <w:rsid w:val="001A684F"/>
    <w:rsid w:val="001A7224"/>
    <w:rsid w:val="001B020E"/>
    <w:rsid w:val="001B175B"/>
    <w:rsid w:val="001B325C"/>
    <w:rsid w:val="001B764B"/>
    <w:rsid w:val="001C24D2"/>
    <w:rsid w:val="001C53A1"/>
    <w:rsid w:val="001C63CF"/>
    <w:rsid w:val="001D1264"/>
    <w:rsid w:val="001D1C2A"/>
    <w:rsid w:val="001D54DD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3076"/>
    <w:rsid w:val="002040E0"/>
    <w:rsid w:val="00204678"/>
    <w:rsid w:val="002046AD"/>
    <w:rsid w:val="00205E7E"/>
    <w:rsid w:val="002067FB"/>
    <w:rsid w:val="00207EEF"/>
    <w:rsid w:val="00211E66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53C"/>
    <w:rsid w:val="00284E41"/>
    <w:rsid w:val="0028590F"/>
    <w:rsid w:val="00292487"/>
    <w:rsid w:val="002A22E6"/>
    <w:rsid w:val="002A5084"/>
    <w:rsid w:val="002A69BD"/>
    <w:rsid w:val="002B399F"/>
    <w:rsid w:val="002D275B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2634"/>
    <w:rsid w:val="00314D71"/>
    <w:rsid w:val="00323B3E"/>
    <w:rsid w:val="00323D2C"/>
    <w:rsid w:val="00341FA6"/>
    <w:rsid w:val="00342916"/>
    <w:rsid w:val="00344863"/>
    <w:rsid w:val="00346EC4"/>
    <w:rsid w:val="0035076B"/>
    <w:rsid w:val="00351041"/>
    <w:rsid w:val="00355FA7"/>
    <w:rsid w:val="0035785D"/>
    <w:rsid w:val="003612D5"/>
    <w:rsid w:val="0036332F"/>
    <w:rsid w:val="00363EE2"/>
    <w:rsid w:val="00374354"/>
    <w:rsid w:val="003819DE"/>
    <w:rsid w:val="00383D6D"/>
    <w:rsid w:val="00384F22"/>
    <w:rsid w:val="003859EA"/>
    <w:rsid w:val="00385F80"/>
    <w:rsid w:val="00394AB1"/>
    <w:rsid w:val="003A5861"/>
    <w:rsid w:val="003A6E3A"/>
    <w:rsid w:val="003A705F"/>
    <w:rsid w:val="003B0332"/>
    <w:rsid w:val="003C1EF0"/>
    <w:rsid w:val="003C382C"/>
    <w:rsid w:val="003D0688"/>
    <w:rsid w:val="003D27B5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4AAA"/>
    <w:rsid w:val="00435EA1"/>
    <w:rsid w:val="004377CB"/>
    <w:rsid w:val="00437E01"/>
    <w:rsid w:val="004418C4"/>
    <w:rsid w:val="00452DE8"/>
    <w:rsid w:val="00455455"/>
    <w:rsid w:val="0046750E"/>
    <w:rsid w:val="00472E75"/>
    <w:rsid w:val="00476D4B"/>
    <w:rsid w:val="00482CE6"/>
    <w:rsid w:val="004866FC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6D89"/>
    <w:rsid w:val="004F7A0B"/>
    <w:rsid w:val="00513C01"/>
    <w:rsid w:val="00514710"/>
    <w:rsid w:val="0052305F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91572"/>
    <w:rsid w:val="00592C4E"/>
    <w:rsid w:val="00593DEB"/>
    <w:rsid w:val="005940DF"/>
    <w:rsid w:val="00595245"/>
    <w:rsid w:val="005A49AD"/>
    <w:rsid w:val="005D2CD9"/>
    <w:rsid w:val="005E201E"/>
    <w:rsid w:val="005E57C1"/>
    <w:rsid w:val="005F4777"/>
    <w:rsid w:val="005F647E"/>
    <w:rsid w:val="005F6FD5"/>
    <w:rsid w:val="005F7EED"/>
    <w:rsid w:val="00602F5A"/>
    <w:rsid w:val="00612992"/>
    <w:rsid w:val="006158A5"/>
    <w:rsid w:val="00617BB0"/>
    <w:rsid w:val="00624E03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2A81"/>
    <w:rsid w:val="00746124"/>
    <w:rsid w:val="00747754"/>
    <w:rsid w:val="007622A5"/>
    <w:rsid w:val="00781597"/>
    <w:rsid w:val="00782ED3"/>
    <w:rsid w:val="007838AE"/>
    <w:rsid w:val="0078419D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2B52"/>
    <w:rsid w:val="00805C2F"/>
    <w:rsid w:val="008076AE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5EA6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8F6CEC"/>
    <w:rsid w:val="00906F27"/>
    <w:rsid w:val="009070DC"/>
    <w:rsid w:val="00914442"/>
    <w:rsid w:val="009203DC"/>
    <w:rsid w:val="009225C3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110C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2CBE"/>
    <w:rsid w:val="00A6360F"/>
    <w:rsid w:val="00A65482"/>
    <w:rsid w:val="00A655F1"/>
    <w:rsid w:val="00A7178B"/>
    <w:rsid w:val="00A77C0C"/>
    <w:rsid w:val="00A8531E"/>
    <w:rsid w:val="00A90946"/>
    <w:rsid w:val="00A96FF5"/>
    <w:rsid w:val="00AA1A82"/>
    <w:rsid w:val="00AA343D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6BC6"/>
    <w:rsid w:val="00B07DDD"/>
    <w:rsid w:val="00B101CA"/>
    <w:rsid w:val="00B13727"/>
    <w:rsid w:val="00B13812"/>
    <w:rsid w:val="00B22634"/>
    <w:rsid w:val="00B344E0"/>
    <w:rsid w:val="00B345AB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071D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E3291"/>
    <w:rsid w:val="00BF0F04"/>
    <w:rsid w:val="00BF56BF"/>
    <w:rsid w:val="00BF59FC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1625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291B"/>
    <w:rsid w:val="00CB38F5"/>
    <w:rsid w:val="00CB7495"/>
    <w:rsid w:val="00CC2E37"/>
    <w:rsid w:val="00CC6326"/>
    <w:rsid w:val="00CC6F83"/>
    <w:rsid w:val="00CC72FA"/>
    <w:rsid w:val="00CD0A93"/>
    <w:rsid w:val="00CD258D"/>
    <w:rsid w:val="00CD4B66"/>
    <w:rsid w:val="00CD5D7E"/>
    <w:rsid w:val="00CD7E42"/>
    <w:rsid w:val="00CE0ABF"/>
    <w:rsid w:val="00CE1A3F"/>
    <w:rsid w:val="00CF021F"/>
    <w:rsid w:val="00CF6149"/>
    <w:rsid w:val="00D116F8"/>
    <w:rsid w:val="00D247B8"/>
    <w:rsid w:val="00D40EA1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B2E29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67EA"/>
    <w:rsid w:val="00E173E1"/>
    <w:rsid w:val="00E21D5A"/>
    <w:rsid w:val="00E24A70"/>
    <w:rsid w:val="00E3127C"/>
    <w:rsid w:val="00E31C65"/>
    <w:rsid w:val="00E43C39"/>
    <w:rsid w:val="00E56803"/>
    <w:rsid w:val="00E61055"/>
    <w:rsid w:val="00E72F37"/>
    <w:rsid w:val="00E738F4"/>
    <w:rsid w:val="00E7622D"/>
    <w:rsid w:val="00E81DF1"/>
    <w:rsid w:val="00E8260F"/>
    <w:rsid w:val="00E82918"/>
    <w:rsid w:val="00E8709C"/>
    <w:rsid w:val="00E914E0"/>
    <w:rsid w:val="00E96821"/>
    <w:rsid w:val="00EA3013"/>
    <w:rsid w:val="00EA3AD3"/>
    <w:rsid w:val="00EB19C6"/>
    <w:rsid w:val="00EB2ECD"/>
    <w:rsid w:val="00EB5CCE"/>
    <w:rsid w:val="00EC0F53"/>
    <w:rsid w:val="00EC1DCF"/>
    <w:rsid w:val="00EE586D"/>
    <w:rsid w:val="00EE78A5"/>
    <w:rsid w:val="00EF0D1E"/>
    <w:rsid w:val="00EF323F"/>
    <w:rsid w:val="00EF3363"/>
    <w:rsid w:val="00EF644F"/>
    <w:rsid w:val="00EF6673"/>
    <w:rsid w:val="00F0440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325C4DF"/>
  <w15:docId w15:val="{39B93EA6-9F2D-40E0-AD79-CEC9F60B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7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A281CE1D-E485-4457-A0A3-A3EE731C5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816CC-1E06-4602-B620-4F7BEF63E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1E817D-1B76-4400-8344-890F90F9890E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106</Words>
  <Characters>631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1 – Generador manual / fuerza muscular</dc:title>
  <dc:subject/>
  <dc:creator>JT</dc:creator>
  <cp:keywords/>
  <dc:description/>
  <cp:lastModifiedBy>Reich, Jasmin</cp:lastModifiedBy>
  <cp:revision>3</cp:revision>
  <cp:lastPrinted>2020-09-13T13:44:00Z</cp:lastPrinted>
  <dcterms:created xsi:type="dcterms:W3CDTF">2021-02-24T17:46:00Z</dcterms:created>
  <dcterms:modified xsi:type="dcterms:W3CDTF">2023-03-31T08:11:00Z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